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8A" w:rsidRDefault="00FA3488">
      <w:pPr>
        <w:spacing w:line="360" w:lineRule="auto"/>
        <w:jc w:val="center"/>
        <w:rPr>
          <w:b/>
          <w:noProof/>
        </w:rPr>
      </w:pPr>
      <w:r w:rsidRPr="00BC31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alt="малыйгерб" style="width:31.5pt;height:57pt;visibility:visible">
            <v:imagedata r:id="rId7" o:title="малыйгерб" grayscale="t"/>
          </v:shape>
        </w:pic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УРАЛЬСКАЯ ПОСЕЛКОВАЯ </w: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A14F51" w:rsidRDefault="00A14F51" w:rsidP="00A14F51">
      <w:pPr>
        <w:jc w:val="center"/>
        <w:rPr>
          <w:b/>
          <w:sz w:val="28"/>
          <w:szCs w:val="28"/>
        </w:rPr>
      </w:pPr>
      <w:r w:rsidRPr="00CC28FD">
        <w:rPr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A14F51" w:rsidRDefault="00A14F51" w:rsidP="00A14F51">
      <w:pPr>
        <w:jc w:val="center"/>
        <w:rPr>
          <w:sz w:val="28"/>
          <w:szCs w:val="28"/>
        </w:rPr>
      </w:pPr>
    </w:p>
    <w:p w:rsidR="00FA3488" w:rsidRDefault="00FA3488">
      <w:pPr>
        <w:jc w:val="center"/>
        <w:rPr>
          <w:b/>
          <w:spacing w:val="60"/>
          <w:sz w:val="30"/>
          <w:szCs w:val="30"/>
        </w:rPr>
      </w:pPr>
    </w:p>
    <w:p w:rsidR="0058088A" w:rsidRDefault="0058088A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58088A" w:rsidRDefault="0058088A">
      <w:pPr>
        <w:pStyle w:val="1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58088A" w:rsidRPr="00A13E39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3107" w:type="dxa"/>
          </w:tcPr>
          <w:p w:rsidR="0058088A" w:rsidRPr="00A13E39" w:rsidRDefault="00A14F51" w:rsidP="00A14F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  <w:r w:rsidR="002B4D00" w:rsidRPr="00A13E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октября</w:t>
            </w:r>
            <w:r w:rsidR="00AC3532" w:rsidRPr="00A13E39">
              <w:rPr>
                <w:sz w:val="28"/>
                <w:szCs w:val="28"/>
              </w:rPr>
              <w:t xml:space="preserve"> 2017</w:t>
            </w:r>
            <w:r w:rsidR="0058088A" w:rsidRPr="00A13E3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58088A" w:rsidRPr="00A13E39" w:rsidRDefault="005808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58088A" w:rsidRPr="00A13E39" w:rsidRDefault="00A14F51" w:rsidP="00FA34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№21</w:t>
            </w:r>
            <w:r w:rsidR="002B4D00" w:rsidRPr="00A13E3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92</w:t>
            </w:r>
          </w:p>
        </w:tc>
      </w:tr>
    </w:tbl>
    <w:p w:rsidR="0058088A" w:rsidRPr="00FA3488" w:rsidRDefault="0058088A">
      <w:pPr>
        <w:spacing w:before="240"/>
        <w:jc w:val="center"/>
        <w:rPr>
          <w:sz w:val="24"/>
        </w:rPr>
      </w:pPr>
      <w:r w:rsidRPr="00FA3488">
        <w:rPr>
          <w:sz w:val="24"/>
        </w:rPr>
        <w:t>п.  Уральский</w:t>
      </w:r>
    </w:p>
    <w:p w:rsidR="009113A1" w:rsidRDefault="009113A1" w:rsidP="009113A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8088A" w:rsidRPr="00AC3532" w:rsidRDefault="00AC3532" w:rsidP="002B4D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проведении дней консультаций Уральской поселковой территориальной избирательной комиссии </w:t>
      </w:r>
      <w:r w:rsidR="00A14F51" w:rsidRPr="00A14F51">
        <w:rPr>
          <w:b/>
          <w:sz w:val="28"/>
          <w:szCs w:val="28"/>
        </w:rPr>
        <w:t xml:space="preserve">с полномочиями избирательной комиссии муниципального образования </w:t>
      </w:r>
      <w:r w:rsidR="00A14F51">
        <w:rPr>
          <w:b/>
          <w:sz w:val="28"/>
          <w:szCs w:val="28"/>
        </w:rPr>
        <w:t xml:space="preserve">                </w:t>
      </w:r>
      <w:r w:rsidR="00A14F51" w:rsidRPr="00A14F51">
        <w:rPr>
          <w:b/>
          <w:sz w:val="28"/>
          <w:szCs w:val="28"/>
        </w:rPr>
        <w:t>«посёлок Уральский»</w:t>
      </w:r>
      <w:r w:rsidR="00A14F51">
        <w:rPr>
          <w:b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период подготовки и проведения </w:t>
      </w:r>
      <w:r w:rsidR="00A14F51" w:rsidRPr="00A14F51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досрочных выборов </w:t>
      </w:r>
      <w:r w:rsidR="00A14F51" w:rsidRPr="00A14F51">
        <w:rPr>
          <w:rFonts w:ascii="Times New Roman" w:hAnsi="Times New Roman"/>
          <w:b/>
          <w:sz w:val="28"/>
          <w:szCs w:val="28"/>
        </w:rPr>
        <w:t xml:space="preserve">депутатов Думы муниципального образования   </w:t>
      </w:r>
      <w:r w:rsidR="00A14F51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14F51" w:rsidRPr="00A14F51">
        <w:rPr>
          <w:rFonts w:ascii="Times New Roman" w:hAnsi="Times New Roman"/>
          <w:b/>
          <w:sz w:val="28"/>
          <w:szCs w:val="28"/>
        </w:rPr>
        <w:t>«посёлок Уральский»</w:t>
      </w:r>
      <w:r w:rsidR="00A14F51" w:rsidRPr="00A14F51">
        <w:rPr>
          <w:rFonts w:ascii="Times New Roman" w:hAnsi="Times New Roman"/>
          <w:b/>
          <w:bCs/>
          <w:sz w:val="28"/>
          <w:szCs w:val="28"/>
        </w:rPr>
        <w:t xml:space="preserve">  24 декабря 2017 года</w:t>
      </w:r>
    </w:p>
    <w:p w:rsidR="009113A1" w:rsidRPr="00AC3532" w:rsidRDefault="009113A1" w:rsidP="0091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9113A1" w:rsidRPr="00FA3488" w:rsidRDefault="00AC3532" w:rsidP="00F01E46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рамках информационно-разъяснительной деятельности </w:t>
      </w:r>
      <w:r w:rsidR="00F01E46">
        <w:rPr>
          <w:sz w:val="28"/>
          <w:szCs w:val="28"/>
        </w:rPr>
        <w:t xml:space="preserve">и </w:t>
      </w:r>
      <w:r>
        <w:rPr>
          <w:sz w:val="28"/>
          <w:szCs w:val="28"/>
        </w:rPr>
        <w:t>в</w:t>
      </w:r>
      <w:r w:rsidR="009113A1">
        <w:rPr>
          <w:sz w:val="28"/>
          <w:szCs w:val="28"/>
        </w:rPr>
        <w:t xml:space="preserve"> целях информирования </w:t>
      </w:r>
      <w:r w:rsidR="00A46B56">
        <w:rPr>
          <w:sz w:val="28"/>
          <w:szCs w:val="28"/>
        </w:rPr>
        <w:t xml:space="preserve">избирателей </w:t>
      </w:r>
      <w:r w:rsidR="009113A1">
        <w:rPr>
          <w:sz w:val="28"/>
          <w:szCs w:val="28"/>
        </w:rPr>
        <w:t>о ходе избирательной компании</w:t>
      </w:r>
      <w:r>
        <w:rPr>
          <w:sz w:val="28"/>
          <w:szCs w:val="28"/>
        </w:rPr>
        <w:t xml:space="preserve"> </w:t>
      </w:r>
      <w:r w:rsidR="00A14F51">
        <w:rPr>
          <w:sz w:val="28"/>
          <w:szCs w:val="28"/>
        </w:rPr>
        <w:t>в период подготовки и проведения досрочных выборов</w:t>
      </w:r>
      <w:r w:rsidR="00A14F51" w:rsidRPr="00A14F51">
        <w:rPr>
          <w:rFonts w:ascii="Times New Roman" w:hAnsi="Times New Roman"/>
          <w:b/>
        </w:rPr>
        <w:t xml:space="preserve"> </w:t>
      </w:r>
      <w:r w:rsidR="00A14F51" w:rsidRPr="00A14F51">
        <w:rPr>
          <w:rFonts w:ascii="Times New Roman" w:hAnsi="Times New Roman"/>
          <w:sz w:val="28"/>
          <w:szCs w:val="28"/>
        </w:rPr>
        <w:t>депутатов Думы муниципального образования   «посёлок Уральский»</w:t>
      </w:r>
      <w:r w:rsidR="00A14F51" w:rsidRPr="00A14F51">
        <w:rPr>
          <w:rFonts w:ascii="Times New Roman" w:hAnsi="Times New Roman"/>
          <w:bCs/>
          <w:sz w:val="28"/>
          <w:szCs w:val="28"/>
        </w:rPr>
        <w:t xml:space="preserve"> </w:t>
      </w:r>
      <w:r w:rsidR="00A46B56">
        <w:rPr>
          <w:rFonts w:ascii="Times New Roman" w:hAnsi="Times New Roman"/>
          <w:bCs/>
          <w:sz w:val="28"/>
          <w:szCs w:val="28"/>
        </w:rPr>
        <w:t xml:space="preserve">шестого созыва </w:t>
      </w:r>
      <w:r w:rsidR="00A14F51" w:rsidRPr="00A14F51">
        <w:rPr>
          <w:rFonts w:ascii="Times New Roman" w:hAnsi="Times New Roman"/>
          <w:bCs/>
          <w:sz w:val="28"/>
          <w:szCs w:val="28"/>
        </w:rPr>
        <w:t xml:space="preserve"> 24 декабря 2017 года</w:t>
      </w:r>
      <w:r w:rsidR="009113A1" w:rsidRPr="00A14F51">
        <w:rPr>
          <w:rFonts w:ascii="Times New Roman" w:hAnsi="Times New Roman"/>
          <w:sz w:val="28"/>
          <w:szCs w:val="28"/>
        </w:rPr>
        <w:t>,</w:t>
      </w:r>
      <w:r w:rsidR="009113A1">
        <w:rPr>
          <w:sz w:val="28"/>
          <w:szCs w:val="28"/>
        </w:rPr>
        <w:t xml:space="preserve"> разъяснения порядка участия избирателей в голосовании и иных вопросов, связанных с избирательным законодательством</w:t>
      </w:r>
      <w:r w:rsidR="00A13E39">
        <w:rPr>
          <w:sz w:val="28"/>
          <w:szCs w:val="28"/>
        </w:rPr>
        <w:t>,</w:t>
      </w:r>
      <w:r w:rsidR="009113A1">
        <w:rPr>
          <w:sz w:val="28"/>
          <w:szCs w:val="28"/>
        </w:rPr>
        <w:t xml:space="preserve"> </w:t>
      </w:r>
      <w:r w:rsidR="00A03871">
        <w:rPr>
          <w:sz w:val="28"/>
          <w:szCs w:val="28"/>
        </w:rPr>
        <w:t xml:space="preserve">Уральская поселковая </w:t>
      </w:r>
      <w:r w:rsidR="009113A1">
        <w:rPr>
          <w:sz w:val="28"/>
          <w:szCs w:val="28"/>
        </w:rPr>
        <w:t xml:space="preserve">территориальная избирательная комиссия </w:t>
      </w:r>
      <w:r w:rsidR="00A14F51" w:rsidRPr="00A14F51">
        <w:rPr>
          <w:sz w:val="28"/>
          <w:szCs w:val="28"/>
        </w:rPr>
        <w:t>с полномочиями избирательной комиссии муниципального образования «посёлок Уральский»</w:t>
      </w:r>
      <w:r w:rsidR="00A14F51">
        <w:rPr>
          <w:sz w:val="28"/>
          <w:szCs w:val="28"/>
        </w:rPr>
        <w:t xml:space="preserve"> </w:t>
      </w:r>
      <w:proofErr w:type="spellStart"/>
      <w:r w:rsidR="00FA3488" w:rsidRPr="00FA3488">
        <w:rPr>
          <w:b/>
          <w:sz w:val="28"/>
          <w:szCs w:val="28"/>
        </w:rPr>
        <w:t>р</w:t>
      </w:r>
      <w:proofErr w:type="spellEnd"/>
      <w:r w:rsidR="00FA3488" w:rsidRPr="00FA3488">
        <w:rPr>
          <w:b/>
          <w:sz w:val="28"/>
          <w:szCs w:val="28"/>
        </w:rPr>
        <w:t xml:space="preserve"> е </w:t>
      </w:r>
      <w:proofErr w:type="spellStart"/>
      <w:r w:rsidR="00FA3488" w:rsidRPr="00FA3488">
        <w:rPr>
          <w:b/>
          <w:sz w:val="28"/>
          <w:szCs w:val="28"/>
        </w:rPr>
        <w:t>ш</w:t>
      </w:r>
      <w:proofErr w:type="spellEnd"/>
      <w:r w:rsidR="00FA3488" w:rsidRPr="00FA3488">
        <w:rPr>
          <w:b/>
          <w:sz w:val="28"/>
          <w:szCs w:val="28"/>
        </w:rPr>
        <w:t xml:space="preserve"> и л а:</w:t>
      </w:r>
    </w:p>
    <w:p w:rsidR="00AC3532" w:rsidRDefault="00AC3532" w:rsidP="006F047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дни </w:t>
      </w:r>
      <w:r w:rsidR="00F01E46">
        <w:rPr>
          <w:sz w:val="28"/>
          <w:szCs w:val="28"/>
        </w:rPr>
        <w:t xml:space="preserve">и время </w:t>
      </w:r>
      <w:r>
        <w:rPr>
          <w:sz w:val="28"/>
          <w:szCs w:val="28"/>
        </w:rPr>
        <w:t>консультаций</w:t>
      </w:r>
      <w:r w:rsidR="00F01E46">
        <w:rPr>
          <w:sz w:val="28"/>
          <w:szCs w:val="28"/>
        </w:rPr>
        <w:t xml:space="preserve"> для кандидатов в </w:t>
      </w:r>
      <w:r w:rsidR="00A14F51">
        <w:rPr>
          <w:sz w:val="28"/>
          <w:szCs w:val="28"/>
        </w:rPr>
        <w:t>депутаты Думы муниципального образования «посёлок Уральский»</w:t>
      </w:r>
      <w:r w:rsidR="00F01E46">
        <w:rPr>
          <w:sz w:val="28"/>
          <w:szCs w:val="28"/>
        </w:rPr>
        <w:t>, представителей политических партий, избирателей и иных участников избирательно</w:t>
      </w:r>
      <w:r w:rsidR="00A14F51">
        <w:rPr>
          <w:sz w:val="28"/>
          <w:szCs w:val="28"/>
        </w:rPr>
        <w:t>го процесса: каждый четверг с 14-00 до 17</w:t>
      </w:r>
      <w:r w:rsidR="00F01E46">
        <w:rPr>
          <w:sz w:val="28"/>
          <w:szCs w:val="28"/>
        </w:rPr>
        <w:t>-00.</w:t>
      </w:r>
    </w:p>
    <w:p w:rsidR="00A14F51" w:rsidRPr="00A14F51" w:rsidRDefault="00F01E46" w:rsidP="00A14F51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C062AE">
        <w:rPr>
          <w:sz w:val="28"/>
          <w:szCs w:val="28"/>
        </w:rPr>
        <w:t>. Направить настоящее р</w:t>
      </w:r>
      <w:r w:rsidR="009113A1">
        <w:rPr>
          <w:sz w:val="28"/>
          <w:szCs w:val="28"/>
        </w:rPr>
        <w:t>ешение органам местного самоуправления, Избирательно</w:t>
      </w:r>
      <w:r w:rsidR="00C062AE">
        <w:rPr>
          <w:sz w:val="28"/>
          <w:szCs w:val="28"/>
        </w:rPr>
        <w:t xml:space="preserve">й комиссии Свердловской области и разместить </w:t>
      </w:r>
      <w:r w:rsidR="00A14F51">
        <w:rPr>
          <w:sz w:val="28"/>
          <w:szCs w:val="28"/>
        </w:rPr>
        <w:t xml:space="preserve">на </w:t>
      </w:r>
      <w:r w:rsidR="00FA2393">
        <w:rPr>
          <w:sz w:val="28"/>
          <w:szCs w:val="28"/>
        </w:rPr>
        <w:lastRenderedPageBreak/>
        <w:t xml:space="preserve">официальном </w:t>
      </w:r>
      <w:r w:rsidR="00FA2393">
        <w:rPr>
          <w:bCs/>
          <w:sz w:val="28"/>
          <w:szCs w:val="28"/>
        </w:rPr>
        <w:t xml:space="preserve">сайте </w:t>
      </w:r>
      <w:r w:rsidR="00FA2393">
        <w:rPr>
          <w:sz w:val="28"/>
        </w:rPr>
        <w:t>Уральской поселковой террит</w:t>
      </w:r>
      <w:r w:rsidR="00A14F51">
        <w:rPr>
          <w:sz w:val="28"/>
        </w:rPr>
        <w:t>ориальной избирательной комиссии.</w:t>
      </w:r>
    </w:p>
    <w:p w:rsidR="009113A1" w:rsidRDefault="00A14F51" w:rsidP="00A14F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01E46">
        <w:rPr>
          <w:sz w:val="28"/>
          <w:szCs w:val="28"/>
        </w:rPr>
        <w:t>3</w:t>
      </w:r>
      <w:r w:rsidR="002B4D00">
        <w:rPr>
          <w:sz w:val="28"/>
          <w:szCs w:val="28"/>
        </w:rPr>
        <w:t>. Контроль исполнения</w:t>
      </w:r>
      <w:r w:rsidR="009113A1">
        <w:rPr>
          <w:sz w:val="28"/>
          <w:szCs w:val="28"/>
        </w:rPr>
        <w:t xml:space="preserve"> настоящего решения воз</w:t>
      </w:r>
      <w:r w:rsidR="00E27EA6">
        <w:rPr>
          <w:sz w:val="28"/>
          <w:szCs w:val="28"/>
        </w:rPr>
        <w:t>ложить на председателя комиссии</w:t>
      </w:r>
      <w:r w:rsidR="002B4D00">
        <w:rPr>
          <w:sz w:val="28"/>
          <w:szCs w:val="28"/>
        </w:rPr>
        <w:t xml:space="preserve"> Гаплик О.В</w:t>
      </w:r>
      <w:r w:rsidR="009113A1">
        <w:rPr>
          <w:sz w:val="28"/>
          <w:szCs w:val="28"/>
        </w:rPr>
        <w:t>.</w:t>
      </w:r>
    </w:p>
    <w:p w:rsidR="002B4D00" w:rsidRDefault="002B4D00" w:rsidP="006F047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Гаплик</w:t>
            </w:r>
          </w:p>
        </w:tc>
      </w:tr>
      <w:tr w:rsidR="00FA3488" w:rsidRPr="00F23381" w:rsidTr="00954AE5">
        <w:tc>
          <w:tcPr>
            <w:tcW w:w="4248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Помелова</w:t>
            </w:r>
            <w:proofErr w:type="spellEnd"/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58088A" w:rsidRDefault="0058088A" w:rsidP="00F01E46">
      <w:pPr>
        <w:jc w:val="center"/>
      </w:pPr>
    </w:p>
    <w:sectPr w:rsidR="0058088A" w:rsidSect="00F01E46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695" w:rsidRDefault="00F40695">
      <w:r>
        <w:separator/>
      </w:r>
    </w:p>
  </w:endnote>
  <w:endnote w:type="continuationSeparator" w:id="1">
    <w:p w:rsidR="00F40695" w:rsidRDefault="00F40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58088A">
    <w:pPr>
      <w:pStyle w:val="a5"/>
    </w:pPr>
  </w:p>
  <w:p w:rsidR="0058088A" w:rsidRDefault="005808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695" w:rsidRDefault="00F40695">
      <w:r>
        <w:separator/>
      </w:r>
    </w:p>
  </w:footnote>
  <w:footnote w:type="continuationSeparator" w:id="1">
    <w:p w:rsidR="00F40695" w:rsidRDefault="00F40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58088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58088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6B56">
      <w:rPr>
        <w:rStyle w:val="a7"/>
        <w:noProof/>
      </w:rPr>
      <w:t>2</w: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4F15"/>
    <w:multiLevelType w:val="hybridMultilevel"/>
    <w:tmpl w:val="4386E704"/>
    <w:lvl w:ilvl="0" w:tplc="5EB6DCB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1">
    <w:nsid w:val="3FAC60CE"/>
    <w:multiLevelType w:val="hybridMultilevel"/>
    <w:tmpl w:val="FF365A1C"/>
    <w:lvl w:ilvl="0" w:tplc="7C1A8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291F92"/>
    <w:multiLevelType w:val="hybridMultilevel"/>
    <w:tmpl w:val="4440ADD4"/>
    <w:lvl w:ilvl="0" w:tplc="251C2E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2214C7A"/>
    <w:multiLevelType w:val="hybridMultilevel"/>
    <w:tmpl w:val="25EAF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E50CF0"/>
    <w:multiLevelType w:val="hybridMultilevel"/>
    <w:tmpl w:val="86ECA1C8"/>
    <w:lvl w:ilvl="0" w:tplc="74F20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FDB"/>
    <w:rsid w:val="00047A3E"/>
    <w:rsid w:val="000A75E7"/>
    <w:rsid w:val="000D372E"/>
    <w:rsid w:val="000F7889"/>
    <w:rsid w:val="0012191B"/>
    <w:rsid w:val="00224921"/>
    <w:rsid w:val="002305CC"/>
    <w:rsid w:val="00246CFC"/>
    <w:rsid w:val="002968CE"/>
    <w:rsid w:val="002B4D00"/>
    <w:rsid w:val="002E4C46"/>
    <w:rsid w:val="003105C7"/>
    <w:rsid w:val="003551C3"/>
    <w:rsid w:val="003A094D"/>
    <w:rsid w:val="003F5A3A"/>
    <w:rsid w:val="004A13A3"/>
    <w:rsid w:val="0058088A"/>
    <w:rsid w:val="00593389"/>
    <w:rsid w:val="0061463F"/>
    <w:rsid w:val="006D096F"/>
    <w:rsid w:val="006F0477"/>
    <w:rsid w:val="007513D2"/>
    <w:rsid w:val="007C3298"/>
    <w:rsid w:val="00877920"/>
    <w:rsid w:val="008A6BC1"/>
    <w:rsid w:val="008C44B1"/>
    <w:rsid w:val="009113A1"/>
    <w:rsid w:val="00954AE5"/>
    <w:rsid w:val="009C0CF3"/>
    <w:rsid w:val="009C1BD9"/>
    <w:rsid w:val="00A03871"/>
    <w:rsid w:val="00A13E39"/>
    <w:rsid w:val="00A14F51"/>
    <w:rsid w:val="00A204CB"/>
    <w:rsid w:val="00A25460"/>
    <w:rsid w:val="00A46B56"/>
    <w:rsid w:val="00AA4DEF"/>
    <w:rsid w:val="00AC3532"/>
    <w:rsid w:val="00AD7698"/>
    <w:rsid w:val="00B22F60"/>
    <w:rsid w:val="00BE1FDB"/>
    <w:rsid w:val="00C062AE"/>
    <w:rsid w:val="00C14B78"/>
    <w:rsid w:val="00C73ACE"/>
    <w:rsid w:val="00C90493"/>
    <w:rsid w:val="00C93A52"/>
    <w:rsid w:val="00CD1B3F"/>
    <w:rsid w:val="00E1584C"/>
    <w:rsid w:val="00E27EA6"/>
    <w:rsid w:val="00E32953"/>
    <w:rsid w:val="00ED1FC3"/>
    <w:rsid w:val="00EE167B"/>
    <w:rsid w:val="00F01E46"/>
    <w:rsid w:val="00F06E17"/>
    <w:rsid w:val="00F2702B"/>
    <w:rsid w:val="00F40695"/>
    <w:rsid w:val="00F455DD"/>
    <w:rsid w:val="00FA2393"/>
    <w:rsid w:val="00FA3488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 CYR" w:hAnsi="Times New Roman CY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аголовок 1"/>
    <w:basedOn w:val="a"/>
    <w:next w:val="a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customStyle="1" w:styleId="a6">
    <w:name w:val="Документ ИКСО"/>
    <w:basedOn w:val="a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  <w:rPr>
      <w:b/>
      <w:sz w:val="28"/>
      <w:szCs w:val="28"/>
    </w:rPr>
  </w:style>
  <w:style w:type="paragraph" w:styleId="a9">
    <w:name w:val="No Spacing"/>
    <w:uiPriority w:val="1"/>
    <w:qFormat/>
    <w:rsid w:val="00FE5D12"/>
    <w:rPr>
      <w:rFonts w:ascii="Calibri" w:hAnsi="Calibri"/>
      <w:sz w:val="22"/>
      <w:szCs w:val="22"/>
    </w:rPr>
  </w:style>
  <w:style w:type="table" w:styleId="aa">
    <w:name w:val="Table Grid"/>
    <w:basedOn w:val="a1"/>
    <w:rsid w:val="00911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nhideWhenUsed/>
    <w:rsid w:val="00C062AE"/>
    <w:rPr>
      <w:color w:val="0018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55;&#1088;&#1077;&#1076;&#1089;&#1077;&#1076;&#1072;&#1090;&#1077;&#1083;&#1100;\&#1064;&#1072;&#1073;&#1083;&#1086;&#1085;&#1099;%20&#1076;&#1086;&#1082;&#1091;&#1084;&#1077;&#1085;&#1090;&#1086;&#1074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</TotalTime>
  <Pages>2</Pages>
  <Words>213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Избирательная комиссия Свердловской обл.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Comp2</dc:creator>
  <cp:keywords/>
  <dc:description/>
  <cp:lastModifiedBy>Оксана Гаплик</cp:lastModifiedBy>
  <cp:revision>2</cp:revision>
  <cp:lastPrinted>2011-11-01T06:24:00Z</cp:lastPrinted>
  <dcterms:created xsi:type="dcterms:W3CDTF">2017-10-13T06:43:00Z</dcterms:created>
  <dcterms:modified xsi:type="dcterms:W3CDTF">2017-10-13T06:43:00Z</dcterms:modified>
</cp:coreProperties>
</file>